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D8" w:rsidRPr="0092336A" w:rsidRDefault="00C10ED8" w:rsidP="001F4BD4"/>
    <w:p w:rsidR="00C10ED8" w:rsidRDefault="00C10ED8" w:rsidP="001F4BD4">
      <w:pPr>
        <w:framePr w:hSpace="141" w:wrap="around" w:vAnchor="text" w:hAnchor="page" w:x="5841" w:y="1"/>
        <w:rPr>
          <w:noProof/>
        </w:rPr>
      </w:pPr>
      <w:r w:rsidRPr="00ED5FC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2.5pt;visibility:visible">
            <v:imagedata r:id="rId4" o:title=""/>
          </v:shape>
        </w:pict>
      </w:r>
    </w:p>
    <w:p w:rsidR="00C10ED8" w:rsidRDefault="00C10ED8" w:rsidP="001F4BD4">
      <w:pPr>
        <w:pStyle w:val="Heading1"/>
        <w:rPr>
          <w:b/>
        </w:rPr>
      </w:pPr>
    </w:p>
    <w:p w:rsidR="00C10ED8" w:rsidRDefault="00C10ED8" w:rsidP="001F4BD4">
      <w:pPr>
        <w:pStyle w:val="Heading1"/>
        <w:jc w:val="left"/>
        <w:rPr>
          <w:b/>
          <w:lang w:val="ru-RU"/>
        </w:rPr>
      </w:pPr>
    </w:p>
    <w:p w:rsidR="00C10ED8" w:rsidRDefault="00C10ED8" w:rsidP="001F4BD4">
      <w:pPr>
        <w:pStyle w:val="Heading1"/>
        <w:jc w:val="left"/>
        <w:rPr>
          <w:b/>
          <w:lang w:val="ru-RU"/>
        </w:rPr>
      </w:pPr>
    </w:p>
    <w:p w:rsidR="00C10ED8" w:rsidRDefault="00C10ED8" w:rsidP="001F4BD4">
      <w:pPr>
        <w:pStyle w:val="Heading1"/>
        <w:jc w:val="left"/>
        <w:rPr>
          <w:b/>
          <w:lang w:val="ru-RU"/>
        </w:rPr>
      </w:pPr>
    </w:p>
    <w:p w:rsidR="00C10ED8" w:rsidRDefault="00C10ED8" w:rsidP="001F4BD4">
      <w:pPr>
        <w:pStyle w:val="Heading1"/>
        <w:jc w:val="left"/>
        <w:rPr>
          <w:b/>
        </w:rPr>
      </w:pPr>
      <w:r>
        <w:rPr>
          <w:b/>
        </w:rPr>
        <w:t xml:space="preserve">                                                        УКРАЇНА</w:t>
      </w:r>
    </w:p>
    <w:p w:rsidR="00C10ED8" w:rsidRDefault="00C10ED8" w:rsidP="001F4BD4"/>
    <w:p w:rsidR="00C10ED8" w:rsidRDefault="00C10ED8" w:rsidP="001F4BD4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C10ED8" w:rsidRDefault="00C10ED8" w:rsidP="001F4BD4">
      <w:pPr>
        <w:pStyle w:val="Heading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C10ED8" w:rsidRDefault="00C10ED8" w:rsidP="001F4BD4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C10ED8" w:rsidRDefault="00C10ED8" w:rsidP="001F4BD4">
      <w:pPr>
        <w:jc w:val="center"/>
        <w:rPr>
          <w:sz w:val="24"/>
          <w:szCs w:val="24"/>
          <w:lang w:val="uk-UA"/>
        </w:rPr>
      </w:pPr>
    </w:p>
    <w:p w:rsidR="00C10ED8" w:rsidRPr="001644A9" w:rsidRDefault="00C10ED8" w:rsidP="001F4BD4">
      <w:pPr>
        <w:jc w:val="center"/>
        <w:rPr>
          <w:sz w:val="24"/>
          <w:szCs w:val="24"/>
          <w:lang w:val="uk-UA"/>
        </w:rPr>
      </w:pPr>
      <w:r w:rsidRPr="001644A9">
        <w:rPr>
          <w:sz w:val="24"/>
          <w:szCs w:val="24"/>
          <w:lang w:val="uk-UA"/>
        </w:rPr>
        <w:t>м.Арциз</w:t>
      </w:r>
    </w:p>
    <w:p w:rsidR="00C10ED8" w:rsidRDefault="00C10ED8" w:rsidP="001F4BD4">
      <w:pPr>
        <w:jc w:val="center"/>
        <w:rPr>
          <w:b/>
          <w:sz w:val="28"/>
          <w:lang w:val="uk-UA"/>
        </w:rPr>
      </w:pPr>
    </w:p>
    <w:p w:rsidR="00C10ED8" w:rsidRPr="00690794" w:rsidRDefault="00C10ED8" w:rsidP="001F4BD4">
      <w:pPr>
        <w:jc w:val="both"/>
        <w:rPr>
          <w:sz w:val="28"/>
          <w:lang w:val="uk-UA"/>
        </w:rPr>
      </w:pPr>
      <w:r>
        <w:rPr>
          <w:sz w:val="28"/>
          <w:lang w:val="uk-UA"/>
        </w:rPr>
        <w:t>26 липня  2021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№ 203-к</w:t>
      </w:r>
    </w:p>
    <w:p w:rsidR="00C10ED8" w:rsidRDefault="00C10ED8" w:rsidP="001F4BD4">
      <w:pPr>
        <w:jc w:val="center"/>
        <w:rPr>
          <w:b/>
          <w:sz w:val="28"/>
          <w:lang w:val="uk-UA"/>
        </w:rPr>
      </w:pPr>
    </w:p>
    <w:p w:rsidR="00C10ED8" w:rsidRDefault="00C10ED8" w:rsidP="001F4BD4">
      <w:pPr>
        <w:jc w:val="center"/>
        <w:rPr>
          <w:b/>
          <w:sz w:val="28"/>
          <w:lang w:val="uk-UA"/>
        </w:rPr>
      </w:pPr>
      <w:r>
        <w:rPr>
          <w:b/>
          <w:sz w:val="28"/>
        </w:rPr>
        <w:t xml:space="preserve">Про </w:t>
      </w:r>
      <w:r>
        <w:rPr>
          <w:b/>
          <w:sz w:val="28"/>
          <w:lang w:val="uk-UA"/>
        </w:rPr>
        <w:t>звільнення Антонюк Ю.О.</w:t>
      </w:r>
    </w:p>
    <w:p w:rsidR="00C10ED8" w:rsidRDefault="00C10ED8" w:rsidP="001F4BD4">
      <w:pPr>
        <w:spacing w:line="276" w:lineRule="auto"/>
        <w:jc w:val="center"/>
        <w:rPr>
          <w:b/>
          <w:sz w:val="28"/>
          <w:lang w:val="uk-UA"/>
        </w:rPr>
      </w:pPr>
    </w:p>
    <w:p w:rsidR="00C10ED8" w:rsidRPr="00EE7DC6" w:rsidRDefault="00C10ED8" w:rsidP="001F4BD4">
      <w:pPr>
        <w:spacing w:line="276" w:lineRule="auto"/>
        <w:jc w:val="both"/>
        <w:rPr>
          <w:sz w:val="28"/>
          <w:szCs w:val="28"/>
          <w:lang w:val="uk-UA"/>
        </w:rPr>
      </w:pPr>
      <w:r w:rsidRPr="00BD63E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На підставі  пункту</w:t>
      </w:r>
      <w:r w:rsidRPr="00BD63E3">
        <w:rPr>
          <w:sz w:val="28"/>
          <w:szCs w:val="28"/>
          <w:lang w:val="uk-UA"/>
        </w:rPr>
        <w:t xml:space="preserve">  20  частини 4 статті  42 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статті 20 Закону України  «Про службу в органах місцевого самоврядування», </w:t>
      </w:r>
      <w:r w:rsidRPr="00EE7DC6"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>1</w:t>
      </w:r>
      <w:r w:rsidRPr="00EE7DC6">
        <w:rPr>
          <w:sz w:val="28"/>
          <w:szCs w:val="28"/>
          <w:lang w:val="uk-UA"/>
        </w:rPr>
        <w:t>статті  36  Кодексу законів про працюУкраїни</w:t>
      </w:r>
      <w:r>
        <w:rPr>
          <w:sz w:val="28"/>
          <w:szCs w:val="28"/>
          <w:lang w:val="uk-UA"/>
        </w:rPr>
        <w:t>, розглянувши заяву Антонюк Ю.О.</w:t>
      </w:r>
      <w:r w:rsidRPr="00EE7DC6">
        <w:rPr>
          <w:sz w:val="28"/>
          <w:szCs w:val="28"/>
          <w:lang w:val="uk-UA"/>
        </w:rPr>
        <w:t>:</w:t>
      </w:r>
    </w:p>
    <w:p w:rsidR="00C10ED8" w:rsidRDefault="00C10ED8" w:rsidP="001F4BD4">
      <w:pPr>
        <w:pStyle w:val="BodyText"/>
        <w:spacing w:line="276" w:lineRule="auto"/>
        <w:ind w:firstLine="360"/>
      </w:pPr>
      <w:r w:rsidRPr="00BD63E3">
        <w:t xml:space="preserve">1.Звільнити  </w:t>
      </w:r>
      <w:r>
        <w:t xml:space="preserve"> Антонюк Юлію Олександрівну з посади  </w:t>
      </w:r>
      <w:r>
        <w:rPr>
          <w:bCs/>
          <w:color w:val="000000"/>
        </w:rPr>
        <w:t xml:space="preserve">головного спеціаліста з комунікацій відділу інформаційно-комунікаційних технологій та комп’ютерного забезпечення  </w:t>
      </w:r>
      <w:r>
        <w:t xml:space="preserve">Арцизької міської ради  за угодою сторін </w:t>
      </w:r>
      <w:r w:rsidRPr="00BD63E3">
        <w:t xml:space="preserve"> з </w:t>
      </w:r>
      <w:r w:rsidRPr="00EE7DC6">
        <w:t>28 липня</w:t>
      </w:r>
      <w:r>
        <w:t xml:space="preserve"> 2021 року.</w:t>
      </w:r>
    </w:p>
    <w:p w:rsidR="00C10ED8" w:rsidRPr="00BD63E3" w:rsidRDefault="00C10ED8" w:rsidP="001F4BD4">
      <w:pPr>
        <w:pStyle w:val="BodyText"/>
        <w:spacing w:line="276" w:lineRule="auto"/>
        <w:ind w:firstLine="360"/>
      </w:pPr>
      <w:r w:rsidRPr="00BD63E3">
        <w:t xml:space="preserve">2. </w:t>
      </w:r>
      <w:r>
        <w:t>В</w:t>
      </w:r>
      <w:r w:rsidRPr="00BD63E3">
        <w:t xml:space="preserve">ідділу  </w:t>
      </w:r>
      <w:r>
        <w:t>бухгалтерського обліку, звітності та фінансово-господарського забезпечення Арцизької міської ради</w:t>
      </w:r>
      <w:r w:rsidRPr="00BD63E3">
        <w:t xml:space="preserve"> виплатити  грошову компенсацію за невикористані дні щорічної відпустки в кількості </w:t>
      </w:r>
      <w:r>
        <w:t>16 календарних днів</w:t>
      </w:r>
      <w:r w:rsidRPr="00BD63E3">
        <w:t xml:space="preserve"> за період роботи з  </w:t>
      </w:r>
      <w:r>
        <w:t>11 січня</w:t>
      </w:r>
      <w:r w:rsidRPr="00BD63E3">
        <w:t xml:space="preserve"> 2021 року по  </w:t>
      </w:r>
      <w:r>
        <w:t>28 липня</w:t>
      </w:r>
      <w:r w:rsidRPr="00BD63E3">
        <w:t xml:space="preserve"> 2021року.</w:t>
      </w:r>
    </w:p>
    <w:p w:rsidR="00C10ED8" w:rsidRPr="00BD63E3" w:rsidRDefault="00C10ED8" w:rsidP="001F4BD4">
      <w:pPr>
        <w:spacing w:line="276" w:lineRule="auto"/>
        <w:jc w:val="both"/>
        <w:rPr>
          <w:sz w:val="28"/>
          <w:szCs w:val="28"/>
        </w:rPr>
      </w:pPr>
      <w:r w:rsidRPr="00BD63E3">
        <w:rPr>
          <w:sz w:val="28"/>
          <w:szCs w:val="28"/>
        </w:rPr>
        <w:t>3. Контроль за виконаннямданогорозпорядження</w:t>
      </w:r>
      <w:r w:rsidRPr="00BD63E3">
        <w:rPr>
          <w:sz w:val="28"/>
          <w:szCs w:val="28"/>
          <w:lang w:val="uk-UA"/>
        </w:rPr>
        <w:t>покласти на заступни</w:t>
      </w:r>
      <w:r>
        <w:rPr>
          <w:sz w:val="28"/>
          <w:szCs w:val="28"/>
          <w:lang w:val="uk-UA"/>
        </w:rPr>
        <w:t>ка міського голови Стоянову О.П</w:t>
      </w:r>
      <w:r w:rsidRPr="00BD63E3">
        <w:rPr>
          <w:sz w:val="28"/>
          <w:szCs w:val="28"/>
        </w:rPr>
        <w:t>.</w:t>
      </w:r>
    </w:p>
    <w:p w:rsidR="00C10ED8" w:rsidRDefault="00C10ED8" w:rsidP="001F4BD4">
      <w:pPr>
        <w:rPr>
          <w:lang w:val="uk-UA"/>
        </w:rPr>
      </w:pPr>
    </w:p>
    <w:p w:rsidR="00C10ED8" w:rsidRPr="00953F42" w:rsidRDefault="00C10ED8" w:rsidP="001F4BD4">
      <w:pPr>
        <w:rPr>
          <w:lang w:val="uk-UA"/>
        </w:rPr>
      </w:pPr>
    </w:p>
    <w:p w:rsidR="00C10ED8" w:rsidRDefault="00C10ED8" w:rsidP="001F4BD4">
      <w:pPr>
        <w:pStyle w:val="Heading2"/>
        <w:spacing w:line="276" w:lineRule="auto"/>
      </w:pPr>
    </w:p>
    <w:p w:rsidR="00C10ED8" w:rsidRDefault="00C10ED8" w:rsidP="001F4BD4">
      <w:pPr>
        <w:pStyle w:val="Heading2"/>
        <w:spacing w:line="276" w:lineRule="auto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C10ED8" w:rsidRDefault="00C10ED8" w:rsidP="001F4BD4">
      <w:pPr>
        <w:spacing w:line="276" w:lineRule="auto"/>
        <w:rPr>
          <w:lang w:val="uk-UA"/>
        </w:rPr>
      </w:pPr>
    </w:p>
    <w:p w:rsidR="00C10ED8" w:rsidRDefault="00C10ED8" w:rsidP="001F4BD4">
      <w:pPr>
        <w:spacing w:line="276" w:lineRule="auto"/>
        <w:rPr>
          <w:lang w:val="uk-UA"/>
        </w:rPr>
      </w:pPr>
    </w:p>
    <w:p w:rsidR="00C10ED8" w:rsidRDefault="00C10ED8" w:rsidP="001F4BD4">
      <w:pPr>
        <w:spacing w:line="276" w:lineRule="auto"/>
        <w:rPr>
          <w:lang w:val="uk-UA"/>
        </w:rPr>
      </w:pPr>
    </w:p>
    <w:p w:rsidR="00C10ED8" w:rsidRDefault="00C10ED8" w:rsidP="001F4B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розпорядженням ознайомлений, </w:t>
      </w:r>
    </w:p>
    <w:p w:rsidR="00C10ED8" w:rsidRPr="001578A6" w:rsidRDefault="00C10ED8" w:rsidP="001F4B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копію розпорядження отримав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       Ю.Антонюк       «____»____________ 20_____р.</w:t>
      </w:r>
    </w:p>
    <w:p w:rsidR="00C10ED8" w:rsidRDefault="00C10ED8" w:rsidP="001F4BD4">
      <w:pPr>
        <w:spacing w:line="276" w:lineRule="auto"/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Default="00C10ED8" w:rsidP="001F4BD4">
      <w:pPr>
        <w:rPr>
          <w:lang w:val="uk-UA"/>
        </w:rPr>
      </w:pPr>
    </w:p>
    <w:p w:rsidR="00C10ED8" w:rsidRPr="00E948A8" w:rsidRDefault="00C10ED8" w:rsidP="001F4BD4">
      <w:pPr>
        <w:rPr>
          <w:lang w:val="uk-UA"/>
        </w:rPr>
      </w:pPr>
    </w:p>
    <w:p w:rsidR="00C10ED8" w:rsidRPr="00B768DD" w:rsidRDefault="00C10ED8" w:rsidP="001F4BD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C10ED8" w:rsidRPr="00B768DD" w:rsidRDefault="00C10ED8" w:rsidP="001F4BD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B768DD">
        <w:rPr>
          <w:rFonts w:ascii="Times New Roman" w:hAnsi="Times New Roman"/>
          <w:sz w:val="28"/>
          <w:szCs w:val="28"/>
          <w:lang w:val="uk-UA"/>
        </w:rPr>
        <w:t xml:space="preserve">до розпорядження від  </w:t>
      </w:r>
      <w:r>
        <w:rPr>
          <w:rFonts w:ascii="Times New Roman" w:hAnsi="Times New Roman"/>
          <w:sz w:val="28"/>
          <w:szCs w:val="28"/>
          <w:lang w:val="uk-UA"/>
        </w:rPr>
        <w:t xml:space="preserve">26 липня </w:t>
      </w:r>
      <w:r w:rsidRPr="00B768DD">
        <w:rPr>
          <w:rFonts w:ascii="Times New Roman" w:hAnsi="Times New Roman"/>
          <w:sz w:val="28"/>
          <w:szCs w:val="28"/>
          <w:lang w:val="uk-UA"/>
        </w:rPr>
        <w:t xml:space="preserve"> 2021 року  №</w:t>
      </w:r>
      <w:r>
        <w:rPr>
          <w:rFonts w:ascii="Times New Roman" w:hAnsi="Times New Roman"/>
          <w:sz w:val="28"/>
          <w:szCs w:val="28"/>
          <w:lang w:val="uk-UA"/>
        </w:rPr>
        <w:t xml:space="preserve"> 203 -к</w:t>
      </w:r>
    </w:p>
    <w:p w:rsidR="00C10ED8" w:rsidRPr="00B768DD" w:rsidRDefault="00C10ED8" w:rsidP="001F4BD4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10ED8" w:rsidRPr="00A22B58" w:rsidRDefault="00C10ED8" w:rsidP="001F4BD4">
      <w:pPr>
        <w:jc w:val="both"/>
        <w:rPr>
          <w:sz w:val="28"/>
          <w:szCs w:val="28"/>
        </w:rPr>
      </w:pPr>
      <w:r>
        <w:rPr>
          <w:sz w:val="28"/>
        </w:rPr>
        <w:t xml:space="preserve">Про </w:t>
      </w:r>
      <w:r>
        <w:rPr>
          <w:sz w:val="28"/>
          <w:lang w:val="uk-UA"/>
        </w:rPr>
        <w:t>звільнення Антонюк Ю.О.</w:t>
      </w:r>
    </w:p>
    <w:p w:rsidR="00C10ED8" w:rsidRPr="00B768DD" w:rsidRDefault="00C10ED8" w:rsidP="001F4BD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10ED8" w:rsidRPr="00B768DD" w:rsidRDefault="00C10ED8" w:rsidP="001F4BD4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C10ED8" w:rsidRPr="00B768DD" w:rsidRDefault="00C10ED8" w:rsidP="001F4BD4">
      <w:pPr>
        <w:rPr>
          <w:sz w:val="28"/>
          <w:szCs w:val="28"/>
          <w:lang w:val="uk-UA"/>
        </w:rPr>
      </w:pPr>
    </w:p>
    <w:p w:rsidR="00C10ED8" w:rsidRPr="00B768DD" w:rsidRDefault="00C10ED8" w:rsidP="001F4BD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Заступник  Арцизького міського голови</w:t>
      </w:r>
    </w:p>
    <w:p w:rsidR="00C10ED8" w:rsidRPr="00B768DD" w:rsidRDefault="00C10ED8" w:rsidP="001F4BD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__________         О.Стоянова</w:t>
      </w:r>
    </w:p>
    <w:p w:rsidR="00C10ED8" w:rsidRPr="00B768DD" w:rsidRDefault="00C10ED8" w:rsidP="001F4BD4">
      <w:pPr>
        <w:rPr>
          <w:sz w:val="28"/>
          <w:szCs w:val="28"/>
          <w:lang w:val="uk-UA"/>
        </w:rPr>
      </w:pPr>
    </w:p>
    <w:p w:rsidR="00C10ED8" w:rsidRPr="00B768DD" w:rsidRDefault="00C10ED8" w:rsidP="001F4BD4">
      <w:pPr>
        <w:rPr>
          <w:sz w:val="28"/>
          <w:szCs w:val="28"/>
          <w:lang w:val="uk-UA"/>
        </w:rPr>
      </w:pPr>
    </w:p>
    <w:p w:rsidR="00C10ED8" w:rsidRPr="00B768DD" w:rsidRDefault="00C10ED8" w:rsidP="001F4BD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>Начальник  юридичного відділу  міської ради</w:t>
      </w:r>
    </w:p>
    <w:p w:rsidR="00C10ED8" w:rsidRPr="00B768DD" w:rsidRDefault="00C10ED8" w:rsidP="001F4BD4">
      <w:pPr>
        <w:rPr>
          <w:sz w:val="28"/>
          <w:szCs w:val="28"/>
          <w:lang w:val="uk-UA"/>
        </w:rPr>
      </w:pPr>
      <w:r w:rsidRPr="00B768DD">
        <w:rPr>
          <w:sz w:val="28"/>
          <w:szCs w:val="28"/>
          <w:lang w:val="uk-UA"/>
        </w:rPr>
        <w:t xml:space="preserve">__________         </w:t>
      </w:r>
      <w:r>
        <w:rPr>
          <w:sz w:val="28"/>
          <w:szCs w:val="28"/>
          <w:lang w:val="uk-UA"/>
        </w:rPr>
        <w:t>А.Станкова</w:t>
      </w:r>
    </w:p>
    <w:p w:rsidR="00C10ED8" w:rsidRPr="00B768DD" w:rsidRDefault="00C10ED8" w:rsidP="001F4BD4">
      <w:pPr>
        <w:rPr>
          <w:sz w:val="28"/>
          <w:szCs w:val="28"/>
          <w:lang w:val="uk-UA"/>
        </w:rPr>
      </w:pPr>
    </w:p>
    <w:p w:rsidR="00C10ED8" w:rsidRPr="00B768DD" w:rsidRDefault="00C10ED8" w:rsidP="001F4BD4">
      <w:pPr>
        <w:rPr>
          <w:sz w:val="28"/>
          <w:szCs w:val="28"/>
          <w:lang w:val="uk-UA"/>
        </w:rPr>
      </w:pPr>
    </w:p>
    <w:p w:rsidR="00C10ED8" w:rsidRPr="00EE7DC6" w:rsidRDefault="00C10ED8" w:rsidP="001F4BD4">
      <w:pPr>
        <w:rPr>
          <w:sz w:val="28"/>
          <w:szCs w:val="28"/>
          <w:lang w:val="uk-UA"/>
        </w:rPr>
      </w:pPr>
      <w:r w:rsidRPr="00EE7DC6">
        <w:rPr>
          <w:sz w:val="28"/>
          <w:szCs w:val="28"/>
          <w:lang w:val="uk-UA"/>
        </w:rPr>
        <w:t>Головнийспеціаліствідділубухгалтерськогообліку, звітності та фінансово-господарськогозабезпечення – головний бухгалтер</w:t>
      </w:r>
    </w:p>
    <w:p w:rsidR="00C10ED8" w:rsidRPr="00EE7DC6" w:rsidRDefault="00C10ED8" w:rsidP="001F4BD4">
      <w:pPr>
        <w:rPr>
          <w:sz w:val="28"/>
          <w:szCs w:val="28"/>
          <w:lang w:val="uk-UA"/>
        </w:rPr>
      </w:pPr>
      <w:r w:rsidRPr="00EE7DC6">
        <w:rPr>
          <w:sz w:val="28"/>
          <w:szCs w:val="28"/>
          <w:lang w:val="uk-UA"/>
        </w:rPr>
        <w:t>__________         Н.Бузіян</w:t>
      </w:r>
    </w:p>
    <w:p w:rsidR="00C10ED8" w:rsidRPr="00B768DD" w:rsidRDefault="00C10ED8" w:rsidP="001F4BD4">
      <w:pPr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</w:p>
    <w:p w:rsidR="00C10ED8" w:rsidRDefault="00C10ED8" w:rsidP="001F4BD4">
      <w:pPr>
        <w:jc w:val="both"/>
        <w:rPr>
          <w:lang w:val="uk-UA"/>
        </w:rPr>
      </w:pPr>
      <w:r>
        <w:rPr>
          <w:lang w:val="uk-UA"/>
        </w:rPr>
        <w:t>Виконавець: Колеснікова Н.Д., головний спеціаліст по роботі з персоналом відділу організаційної та кадрової роботи</w:t>
      </w:r>
    </w:p>
    <w:p w:rsidR="00C10ED8" w:rsidRPr="00E033B8" w:rsidRDefault="00C10ED8" w:rsidP="001F4BD4">
      <w:pPr>
        <w:rPr>
          <w:lang w:val="uk-UA"/>
        </w:rPr>
      </w:pPr>
    </w:p>
    <w:p w:rsidR="00C10ED8" w:rsidRPr="00591BBA" w:rsidRDefault="00C10ED8" w:rsidP="001F4BD4">
      <w:pPr>
        <w:rPr>
          <w:lang w:val="uk-UA"/>
        </w:rPr>
      </w:pPr>
    </w:p>
    <w:p w:rsidR="00C10ED8" w:rsidRPr="003C5AA9" w:rsidRDefault="00C10ED8" w:rsidP="001F4BD4">
      <w:pPr>
        <w:rPr>
          <w:lang w:val="uk-UA"/>
        </w:rPr>
      </w:pPr>
    </w:p>
    <w:p w:rsidR="00C10ED8" w:rsidRPr="00E13726" w:rsidRDefault="00C10ED8" w:rsidP="001F4BD4">
      <w:pPr>
        <w:rPr>
          <w:lang w:val="uk-UA"/>
        </w:rPr>
      </w:pPr>
    </w:p>
    <w:p w:rsidR="00C10ED8" w:rsidRPr="00D40834" w:rsidRDefault="00C10ED8" w:rsidP="001F4BD4">
      <w:pPr>
        <w:rPr>
          <w:lang w:val="uk-UA"/>
        </w:rPr>
      </w:pPr>
    </w:p>
    <w:p w:rsidR="00C10ED8" w:rsidRPr="001F4BD4" w:rsidRDefault="00C10ED8">
      <w:pPr>
        <w:rPr>
          <w:lang w:val="uk-UA"/>
        </w:rPr>
      </w:pPr>
    </w:p>
    <w:sectPr w:rsidR="00C10ED8" w:rsidRPr="001F4BD4" w:rsidSect="001F4BD4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BD4"/>
    <w:rsid w:val="000B491B"/>
    <w:rsid w:val="001578A6"/>
    <w:rsid w:val="001644A9"/>
    <w:rsid w:val="001F4BD4"/>
    <w:rsid w:val="003010A8"/>
    <w:rsid w:val="003773F2"/>
    <w:rsid w:val="003C5AA9"/>
    <w:rsid w:val="00591BBA"/>
    <w:rsid w:val="00690794"/>
    <w:rsid w:val="00772907"/>
    <w:rsid w:val="007735AB"/>
    <w:rsid w:val="0092336A"/>
    <w:rsid w:val="00953F42"/>
    <w:rsid w:val="00A20208"/>
    <w:rsid w:val="00A22B58"/>
    <w:rsid w:val="00B768DD"/>
    <w:rsid w:val="00BD63E3"/>
    <w:rsid w:val="00C10ED8"/>
    <w:rsid w:val="00D40834"/>
    <w:rsid w:val="00DB43FD"/>
    <w:rsid w:val="00E033B8"/>
    <w:rsid w:val="00E13726"/>
    <w:rsid w:val="00E948A8"/>
    <w:rsid w:val="00ED5FC8"/>
    <w:rsid w:val="00EE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BD4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BD4"/>
    <w:pPr>
      <w:keepNext/>
      <w:jc w:val="center"/>
      <w:outlineLvl w:val="0"/>
    </w:pPr>
    <w:rPr>
      <w:sz w:val="28"/>
      <w:szCs w:val="28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BD4"/>
    <w:pPr>
      <w:keepNext/>
      <w:outlineLvl w:val="1"/>
    </w:pPr>
    <w:rPr>
      <w:sz w:val="28"/>
      <w:szCs w:val="28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F4BD4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4BD4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1F4BD4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F4BD4"/>
    <w:rPr>
      <w:rFonts w:ascii="Times New Roman" w:hAnsi="Times New Roman" w:cs="Times New Roman"/>
      <w:sz w:val="28"/>
      <w:szCs w:val="28"/>
      <w:lang w:val="uk-UA" w:eastAsia="ru-RU"/>
    </w:rPr>
  </w:style>
  <w:style w:type="paragraph" w:styleId="NoSpacing">
    <w:name w:val="No Spacing"/>
    <w:uiPriority w:val="99"/>
    <w:qFormat/>
    <w:rsid w:val="001F4BD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4B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F4BD4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2</Pages>
  <Words>267</Words>
  <Characters>1524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3</cp:revision>
  <cp:lastPrinted>2021-07-26T11:27:00Z</cp:lastPrinted>
  <dcterms:created xsi:type="dcterms:W3CDTF">2021-07-23T11:16:00Z</dcterms:created>
  <dcterms:modified xsi:type="dcterms:W3CDTF">2022-01-11T13:28:00Z</dcterms:modified>
</cp:coreProperties>
</file>